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E62742" w:rsidRPr="00B738D8">
        <w:trPr>
          <w:tblCellSpacing w:w="0" w:type="dxa"/>
        </w:trPr>
        <w:tc>
          <w:tcPr>
            <w:tcW w:w="481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E62742" w:rsidRPr="00B738D8" w:rsidRDefault="00E62742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Приложение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1 към Образец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2  </w:t>
            </w:r>
          </w:p>
        </w:tc>
      </w:tr>
    </w:tbl>
    <w:p w:rsidR="00E62742" w:rsidRDefault="00E62742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чл. 47, ал. 9 от Закона за обществените поръчки</w:t>
            </w: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E62742" w:rsidRPr="00970CB5">
        <w:trPr>
          <w:tblCellSpacing w:w="0" w:type="dxa"/>
        </w:trPr>
        <w:tc>
          <w:tcPr>
            <w:tcW w:w="9645" w:type="dxa"/>
          </w:tcPr>
          <w:p w:rsidR="00E62742" w:rsidRPr="006B4BA8" w:rsidRDefault="00E62742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</w:t>
            </w:r>
            <w:r w:rsidRPr="006B4BA8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6B4BA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…………………………………………………………………….…,</w:t>
            </w:r>
          </w:p>
        </w:tc>
      </w:tr>
      <w:tr w:rsidR="00E62742" w:rsidRPr="00333CA9">
        <w:trPr>
          <w:tblCellSpacing w:w="0" w:type="dxa"/>
        </w:trPr>
        <w:tc>
          <w:tcPr>
            <w:tcW w:w="9645" w:type="dxa"/>
          </w:tcPr>
          <w:p w:rsidR="00E62742" w:rsidRPr="00333CA9" w:rsidRDefault="00E62742" w:rsidP="00333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333CA9" w:rsidRDefault="00E62742" w:rsidP="00333CA9">
            <w:pPr>
              <w:pStyle w:val="Header"/>
              <w:jc w:val="both"/>
              <w:rPr>
                <w:rStyle w:val="5pt"/>
                <w:rFonts w:ascii="Times New Roman" w:hAnsi="Times New Roman" w:cs="Times New Roman"/>
                <w:b w:val="0"/>
                <w:bCs w:val="0"/>
                <w:spacing w:val="0"/>
                <w:sz w:val="24"/>
                <w:szCs w:val="24"/>
              </w:rPr>
            </w:pPr>
            <w:r w:rsidRPr="00333CA9">
              <w:rPr>
                <w:rFonts w:ascii="Times New Roman" w:hAnsi="Times New Roman" w:cs="Times New Roman"/>
                <w:sz w:val="24"/>
                <w:szCs w:val="24"/>
              </w:rPr>
              <w:t xml:space="preserve">в изпълнение на чл. 47, ал. 9 от ЗОП и в съответствие с изискванията на възложителя при възлагане на обществена поръчка с предмет: </w:t>
            </w:r>
            <w:r w:rsidRPr="00333C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r w:rsidRPr="00333CA9">
              <w:rPr>
                <w:rFonts w:ascii="Times New Roman" w:hAnsi="Times New Roman" w:cs="Times New Roman"/>
                <w:sz w:val="24"/>
                <w:szCs w:val="24"/>
              </w:rPr>
              <w:t>Допълнителни СМР на улична мрежа в гр. Искър”</w:t>
            </w:r>
            <w:r w:rsidRPr="00333CA9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,</w:t>
            </w:r>
          </w:p>
          <w:p w:rsidR="00E62742" w:rsidRPr="00333CA9" w:rsidRDefault="00E62742" w:rsidP="00333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A4529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62742" w:rsidRPr="00A4529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62742" w:rsidRPr="00B738D8" w:rsidRDefault="00E62742" w:rsidP="000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4. Представляваният от мен участник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(отбелязва се само едно обстоятелство, което се отнася до конкретния участник):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EA22A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EC4C5C" w:rsidRDefault="00E62742" w:rsidP="00FD61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E62742" w:rsidRPr="0022606B" w:rsidRDefault="00E62742" w:rsidP="00226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8 са: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по т. 7, 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10 са: 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E62742" w:rsidRPr="00B738D8">
        <w:trPr>
          <w:tblCellSpacing w:w="0" w:type="dxa"/>
        </w:trPr>
        <w:tc>
          <w:tcPr>
            <w:tcW w:w="964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E62742" w:rsidRDefault="00E62742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2742" w:rsidRPr="007476FD" w:rsidRDefault="00E62742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E62742" w:rsidRPr="00B738D8">
        <w:trPr>
          <w:tblCellSpacing w:w="0" w:type="dxa"/>
        </w:trPr>
        <w:tc>
          <w:tcPr>
            <w:tcW w:w="481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E62742" w:rsidRPr="00B738D8" w:rsidRDefault="00E62742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........................./ ......................../ ...........................</w:t>
            </w:r>
          </w:p>
        </w:tc>
      </w:tr>
      <w:tr w:rsidR="00E62742" w:rsidRPr="00B738D8">
        <w:trPr>
          <w:tblCellSpacing w:w="0" w:type="dxa"/>
        </w:trPr>
        <w:tc>
          <w:tcPr>
            <w:tcW w:w="481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E62742" w:rsidRPr="00B738D8">
        <w:trPr>
          <w:tblCellSpacing w:w="0" w:type="dxa"/>
        </w:trPr>
        <w:tc>
          <w:tcPr>
            <w:tcW w:w="481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830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42" w:rsidRPr="00B738D8" w:rsidRDefault="00E62742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E62742" w:rsidRPr="00B738D8">
        <w:trPr>
          <w:tblCellSpacing w:w="0" w:type="dxa"/>
        </w:trPr>
        <w:tc>
          <w:tcPr>
            <w:tcW w:w="4815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E62742" w:rsidRPr="00B738D8" w:rsidRDefault="00E6274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742" w:rsidRDefault="00E62742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p w:rsidR="00E62742" w:rsidRDefault="00E62742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sectPr w:rsidR="00E62742" w:rsidSect="001E38F9">
      <w:headerReference w:type="default" r:id="rId6"/>
      <w:footerReference w:type="default" r:id="rId7"/>
      <w:pgSz w:w="12240" w:h="15840"/>
      <w:pgMar w:top="792" w:right="1418" w:bottom="1079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742" w:rsidRDefault="00E62742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62742" w:rsidRDefault="00E62742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42" w:rsidRDefault="00E62742" w:rsidP="0069579B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62742" w:rsidRDefault="00E62742" w:rsidP="004A09C5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742" w:rsidRDefault="00E62742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62742" w:rsidRDefault="00E62742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742" w:rsidRDefault="00E62742" w:rsidP="009E45E1">
    <w:pPr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</w:p>
  <w:p w:rsidR="00E62742" w:rsidRPr="00333CA9" w:rsidRDefault="00E62742" w:rsidP="00333CA9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333CA9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333CA9">
      <w:rPr>
        <w:rFonts w:ascii="Times New Roman" w:hAnsi="Times New Roman" w:cs="Times New Roman"/>
        <w:sz w:val="24"/>
        <w:szCs w:val="24"/>
        <w:lang w:eastAsia="en-US"/>
      </w:rPr>
      <w:t>„</w:t>
    </w:r>
    <w:r w:rsidRPr="00333CA9">
      <w:rPr>
        <w:rFonts w:ascii="Times New Roman" w:hAnsi="Times New Roman" w:cs="Times New Roman"/>
        <w:sz w:val="24"/>
        <w:szCs w:val="24"/>
      </w:rPr>
      <w:t>Допълнителни СМР на улична мрежа в гр. Искър”</w:t>
    </w:r>
  </w:p>
  <w:p w:rsidR="00E62742" w:rsidRPr="00333CA9" w:rsidRDefault="00E62742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5A42"/>
    <w:rsid w:val="0009757B"/>
    <w:rsid w:val="000C2268"/>
    <w:rsid w:val="0012739A"/>
    <w:rsid w:val="00141D9A"/>
    <w:rsid w:val="001E38F9"/>
    <w:rsid w:val="00201B6E"/>
    <w:rsid w:val="0020546E"/>
    <w:rsid w:val="00221F42"/>
    <w:rsid w:val="0022606B"/>
    <w:rsid w:val="00295299"/>
    <w:rsid w:val="002D13BD"/>
    <w:rsid w:val="002D14D6"/>
    <w:rsid w:val="002D5C13"/>
    <w:rsid w:val="00332AF2"/>
    <w:rsid w:val="00333CA9"/>
    <w:rsid w:val="00365313"/>
    <w:rsid w:val="00372236"/>
    <w:rsid w:val="003A3ED8"/>
    <w:rsid w:val="003C1049"/>
    <w:rsid w:val="00402E5C"/>
    <w:rsid w:val="00406099"/>
    <w:rsid w:val="0048535F"/>
    <w:rsid w:val="004A09C5"/>
    <w:rsid w:val="004A664F"/>
    <w:rsid w:val="004A7409"/>
    <w:rsid w:val="004A7CEC"/>
    <w:rsid w:val="004D1211"/>
    <w:rsid w:val="00525117"/>
    <w:rsid w:val="00581E4F"/>
    <w:rsid w:val="005855BE"/>
    <w:rsid w:val="005A36BF"/>
    <w:rsid w:val="005E70FD"/>
    <w:rsid w:val="00604AB3"/>
    <w:rsid w:val="00621F72"/>
    <w:rsid w:val="00624E96"/>
    <w:rsid w:val="00656BB4"/>
    <w:rsid w:val="0069579B"/>
    <w:rsid w:val="006B4BA8"/>
    <w:rsid w:val="006D305A"/>
    <w:rsid w:val="006E2AD4"/>
    <w:rsid w:val="007476FD"/>
    <w:rsid w:val="00774D92"/>
    <w:rsid w:val="007C1106"/>
    <w:rsid w:val="00804CB6"/>
    <w:rsid w:val="00850077"/>
    <w:rsid w:val="008A39B7"/>
    <w:rsid w:val="008B58C7"/>
    <w:rsid w:val="00914820"/>
    <w:rsid w:val="00970CB5"/>
    <w:rsid w:val="00972913"/>
    <w:rsid w:val="009E45E1"/>
    <w:rsid w:val="00A13321"/>
    <w:rsid w:val="00A45298"/>
    <w:rsid w:val="00AA03A6"/>
    <w:rsid w:val="00AF280D"/>
    <w:rsid w:val="00B07A1D"/>
    <w:rsid w:val="00B15111"/>
    <w:rsid w:val="00B21F73"/>
    <w:rsid w:val="00B62771"/>
    <w:rsid w:val="00B738D8"/>
    <w:rsid w:val="00B74DD2"/>
    <w:rsid w:val="00B75E66"/>
    <w:rsid w:val="00B7614D"/>
    <w:rsid w:val="00BD1F2C"/>
    <w:rsid w:val="00C002A8"/>
    <w:rsid w:val="00C57EB4"/>
    <w:rsid w:val="00C94984"/>
    <w:rsid w:val="00CC4CA0"/>
    <w:rsid w:val="00CD7728"/>
    <w:rsid w:val="00D10AD6"/>
    <w:rsid w:val="00D12EE9"/>
    <w:rsid w:val="00DA2D21"/>
    <w:rsid w:val="00DB43D7"/>
    <w:rsid w:val="00DC6188"/>
    <w:rsid w:val="00DD3784"/>
    <w:rsid w:val="00DD3E55"/>
    <w:rsid w:val="00E27398"/>
    <w:rsid w:val="00E300C6"/>
    <w:rsid w:val="00E62742"/>
    <w:rsid w:val="00E6528F"/>
    <w:rsid w:val="00E71F98"/>
    <w:rsid w:val="00EA22A4"/>
    <w:rsid w:val="00EC4C5C"/>
    <w:rsid w:val="00ED269C"/>
    <w:rsid w:val="00EE20DB"/>
    <w:rsid w:val="00F27E87"/>
    <w:rsid w:val="00F3138E"/>
    <w:rsid w:val="00F44FEB"/>
    <w:rsid w:val="00FA0768"/>
    <w:rsid w:val="00FD6153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0C6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0C6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9E45E1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9E45E1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4A09C5"/>
  </w:style>
  <w:style w:type="character" w:customStyle="1" w:styleId="CharChar1">
    <w:name w:val="Char Char1"/>
    <w:uiPriority w:val="99"/>
    <w:locked/>
    <w:rsid w:val="005E70FD"/>
    <w:rPr>
      <w:sz w:val="24"/>
      <w:szCs w:val="24"/>
      <w:lang w:val="en-US" w:eastAsia="en-US"/>
    </w:rPr>
  </w:style>
  <w:style w:type="character" w:customStyle="1" w:styleId="CharChar11">
    <w:name w:val="Char Char11"/>
    <w:uiPriority w:val="99"/>
    <w:rsid w:val="00C94984"/>
    <w:rPr>
      <w:sz w:val="24"/>
      <w:szCs w:val="24"/>
      <w:lang w:val="en-US" w:eastAsia="en-US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C9498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70CB5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70CB5"/>
    <w:rPr>
      <w:sz w:val="24"/>
      <w:szCs w:val="24"/>
    </w:rPr>
  </w:style>
  <w:style w:type="character" w:customStyle="1" w:styleId="CharChar4">
    <w:name w:val="Char Char4"/>
    <w:uiPriority w:val="99"/>
    <w:rsid w:val="00333CA9"/>
    <w:rPr>
      <w:sz w:val="24"/>
      <w:szCs w:val="24"/>
    </w:rPr>
  </w:style>
  <w:style w:type="paragraph" w:customStyle="1" w:styleId="Char1">
    <w:name w:val="Char1"/>
    <w:basedOn w:val="Normal"/>
    <w:link w:val="DefaultParagraphFont"/>
    <w:uiPriority w:val="99"/>
    <w:rsid w:val="00333CA9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755</Words>
  <Characters>4306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Образец № 2  </dc:title>
  <dc:subject/>
  <dc:creator>staroselci</dc:creator>
  <cp:keywords/>
  <dc:description/>
  <cp:lastModifiedBy>ISKAR 7</cp:lastModifiedBy>
  <cp:revision>36</cp:revision>
  <dcterms:created xsi:type="dcterms:W3CDTF">2015-01-07T08:26:00Z</dcterms:created>
  <dcterms:modified xsi:type="dcterms:W3CDTF">2015-10-08T05:48:00Z</dcterms:modified>
</cp:coreProperties>
</file>